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33A" w:rsidRPr="00B25313" w:rsidRDefault="0093433A" w:rsidP="00B25313">
      <w:pPr>
        <w:spacing w:line="259" w:lineRule="auto"/>
        <w:jc w:val="center"/>
        <w:rPr>
          <w:i/>
          <w:iCs/>
          <w:lang w:val="bs-Latn-BA"/>
        </w:rPr>
      </w:pPr>
    </w:p>
    <w:p w:rsidR="00205F54" w:rsidRDefault="00205F54" w:rsidP="00FD2DC8">
      <w:pPr>
        <w:spacing w:line="259" w:lineRule="auto"/>
        <w:rPr>
          <w:i/>
          <w:iCs/>
          <w:lang w:val="en-US"/>
        </w:rPr>
      </w:pPr>
    </w:p>
    <w:p w:rsidR="003E6173" w:rsidRDefault="003E6173" w:rsidP="00F74A65">
      <w:pPr>
        <w:rPr>
          <w:i/>
          <w:iCs/>
          <w:lang w:val="en-US"/>
        </w:rPr>
      </w:pPr>
    </w:p>
    <w:p w:rsidR="003E6173" w:rsidRDefault="003E6173" w:rsidP="00F74A65">
      <w:pPr>
        <w:rPr>
          <w:lang w:val="en-US"/>
        </w:rPr>
      </w:pPr>
    </w:p>
    <w:p w:rsidR="004813D6" w:rsidRDefault="004813D6" w:rsidP="004813D6">
      <w:pPr>
        <w:jc w:val="both"/>
        <w:rPr>
          <w:sz w:val="22"/>
          <w:szCs w:val="22"/>
        </w:rPr>
      </w:pPr>
    </w:p>
    <w:p w:rsidR="004813D6" w:rsidRDefault="004813D6" w:rsidP="004813D6">
      <w:pPr>
        <w:jc w:val="both"/>
        <w:rPr>
          <w:sz w:val="22"/>
          <w:szCs w:val="22"/>
          <w:lang w:val="sr-Cyrl-RS"/>
        </w:rPr>
      </w:pPr>
      <w:proofErr w:type="spellStart"/>
      <w:r>
        <w:rPr>
          <w:sz w:val="22"/>
          <w:szCs w:val="22"/>
        </w:rPr>
        <w:t>Број</w:t>
      </w:r>
      <w:proofErr w:type="spellEnd"/>
      <w:r>
        <w:rPr>
          <w:sz w:val="22"/>
          <w:szCs w:val="22"/>
        </w:rPr>
        <w:t>: I-</w:t>
      </w:r>
      <w:proofErr w:type="gramStart"/>
      <w:r>
        <w:rPr>
          <w:sz w:val="22"/>
          <w:szCs w:val="22"/>
        </w:rPr>
        <w:t>1._</w:t>
      </w:r>
      <w:proofErr w:type="gramEnd"/>
      <w:r>
        <w:rPr>
          <w:sz w:val="22"/>
          <w:szCs w:val="22"/>
        </w:rPr>
        <w:t xml:space="preserve">_________/25                      </w:t>
      </w:r>
      <w:r>
        <w:rPr>
          <w:sz w:val="22"/>
          <w:szCs w:val="22"/>
          <w:lang w:val="sr-Cyrl-BA"/>
        </w:rPr>
        <w:t xml:space="preserve">                            </w:t>
      </w:r>
      <w:r w:rsidR="00DE241E">
        <w:rPr>
          <w:sz w:val="22"/>
          <w:szCs w:val="22"/>
          <w:lang w:val="sr-Cyrl-BA"/>
        </w:rPr>
        <w:t xml:space="preserve">                       </w:t>
      </w:r>
      <w:r>
        <w:rPr>
          <w:sz w:val="22"/>
          <w:szCs w:val="22"/>
        </w:rPr>
        <w:t xml:space="preserve">                                            </w:t>
      </w:r>
    </w:p>
    <w:p w:rsidR="004813D6" w:rsidRDefault="00DE241E" w:rsidP="004813D6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Дана</w:t>
      </w:r>
      <w:proofErr w:type="spellEnd"/>
      <w:r>
        <w:rPr>
          <w:sz w:val="22"/>
          <w:szCs w:val="22"/>
        </w:rPr>
        <w:t>, 20.11.</w:t>
      </w:r>
      <w:r w:rsidR="004813D6">
        <w:rPr>
          <w:sz w:val="22"/>
          <w:szCs w:val="22"/>
        </w:rPr>
        <w:t>2025.г.</w:t>
      </w:r>
    </w:p>
    <w:p w:rsidR="004813D6" w:rsidRDefault="004813D6" w:rsidP="004813D6">
      <w:pPr>
        <w:jc w:val="both"/>
        <w:rPr>
          <w:sz w:val="22"/>
          <w:szCs w:val="22"/>
        </w:rPr>
      </w:pPr>
    </w:p>
    <w:p w:rsidR="004813D6" w:rsidRDefault="004813D6" w:rsidP="00DE241E">
      <w:pPr>
        <w:ind w:firstLine="720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основу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члана</w:t>
      </w:r>
      <w:proofErr w:type="spellEnd"/>
      <w:r>
        <w:rPr>
          <w:sz w:val="22"/>
          <w:szCs w:val="22"/>
        </w:rPr>
        <w:t xml:space="preserve"> 5. </w:t>
      </w:r>
      <w:proofErr w:type="spellStart"/>
      <w:r>
        <w:rPr>
          <w:sz w:val="22"/>
          <w:szCs w:val="22"/>
        </w:rPr>
        <w:t>тачка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RS"/>
        </w:rPr>
        <w:t>е</w:t>
      </w:r>
      <w:r>
        <w:rPr>
          <w:sz w:val="22"/>
          <w:szCs w:val="22"/>
        </w:rPr>
        <w:t xml:space="preserve">) </w:t>
      </w:r>
      <w:proofErr w:type="spellStart"/>
      <w:r>
        <w:rPr>
          <w:sz w:val="22"/>
          <w:szCs w:val="22"/>
        </w:rPr>
        <w:t>Закона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јавним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предузећима</w:t>
      </w:r>
      <w:proofErr w:type="spellEnd"/>
      <w:r>
        <w:rPr>
          <w:sz w:val="22"/>
          <w:szCs w:val="22"/>
        </w:rPr>
        <w:t xml:space="preserve"> РС (</w:t>
      </w:r>
      <w:proofErr w:type="spellStart"/>
      <w:proofErr w:type="gramStart"/>
      <w:r>
        <w:rPr>
          <w:sz w:val="22"/>
          <w:szCs w:val="22"/>
        </w:rPr>
        <w:t>Сл</w:t>
      </w:r>
      <w:proofErr w:type="spellEnd"/>
      <w:r>
        <w:rPr>
          <w:sz w:val="22"/>
          <w:szCs w:val="22"/>
        </w:rPr>
        <w:t xml:space="preserve"> .</w:t>
      </w:r>
      <w:proofErr w:type="spellStart"/>
      <w:r>
        <w:rPr>
          <w:sz w:val="22"/>
          <w:szCs w:val="22"/>
        </w:rPr>
        <w:t>гласник</w:t>
      </w:r>
      <w:proofErr w:type="spellEnd"/>
      <w:proofErr w:type="gramEnd"/>
      <w:r>
        <w:rPr>
          <w:sz w:val="22"/>
          <w:szCs w:val="22"/>
        </w:rPr>
        <w:t xml:space="preserve"> РС </w:t>
      </w:r>
      <w:proofErr w:type="spellStart"/>
      <w:r>
        <w:rPr>
          <w:sz w:val="22"/>
          <w:szCs w:val="22"/>
        </w:rPr>
        <w:t>бр</w:t>
      </w:r>
      <w:proofErr w:type="spellEnd"/>
      <w:r>
        <w:rPr>
          <w:sz w:val="22"/>
          <w:szCs w:val="22"/>
        </w:rPr>
        <w:t xml:space="preserve">. 75/04 и 78/11) и </w:t>
      </w:r>
      <w:proofErr w:type="spellStart"/>
      <w:r>
        <w:rPr>
          <w:sz w:val="22"/>
          <w:szCs w:val="22"/>
        </w:rPr>
        <w:t>члана</w:t>
      </w:r>
      <w:proofErr w:type="spellEnd"/>
      <w:r>
        <w:rPr>
          <w:sz w:val="22"/>
          <w:szCs w:val="22"/>
        </w:rPr>
        <w:t xml:space="preserve"> 40. </w:t>
      </w:r>
      <w:proofErr w:type="spellStart"/>
      <w:r>
        <w:rPr>
          <w:sz w:val="22"/>
          <w:szCs w:val="22"/>
        </w:rPr>
        <w:t>тачка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RS"/>
        </w:rPr>
        <w:t>е)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Статута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Жељезница</w:t>
      </w:r>
      <w:proofErr w:type="spellEnd"/>
      <w:r>
        <w:rPr>
          <w:sz w:val="22"/>
          <w:szCs w:val="22"/>
        </w:rPr>
        <w:t xml:space="preserve"> РС </w:t>
      </w:r>
      <w:proofErr w:type="spellStart"/>
      <w:r>
        <w:rPr>
          <w:sz w:val="22"/>
          <w:szCs w:val="22"/>
        </w:rPr>
        <w:t>а.д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Добој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Скупштина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акционара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Жељезница</w:t>
      </w:r>
      <w:proofErr w:type="spellEnd"/>
      <w:r>
        <w:rPr>
          <w:sz w:val="22"/>
          <w:szCs w:val="22"/>
        </w:rPr>
        <w:t xml:space="preserve"> РС </w:t>
      </w:r>
      <w:proofErr w:type="spellStart"/>
      <w:r>
        <w:rPr>
          <w:sz w:val="22"/>
          <w:szCs w:val="22"/>
        </w:rPr>
        <w:t>а.д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Добој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 33</w:t>
      </w:r>
      <w:proofErr w:type="gram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ван</w:t>
      </w:r>
      <w:r w:rsidR="00DE241E">
        <w:rPr>
          <w:sz w:val="22"/>
          <w:szCs w:val="22"/>
        </w:rPr>
        <w:t>редној</w:t>
      </w:r>
      <w:proofErr w:type="spellEnd"/>
      <w:r w:rsidR="00DE241E">
        <w:rPr>
          <w:sz w:val="22"/>
          <w:szCs w:val="22"/>
        </w:rPr>
        <w:t xml:space="preserve"> </w:t>
      </w:r>
      <w:proofErr w:type="spellStart"/>
      <w:r w:rsidR="00DE241E">
        <w:rPr>
          <w:sz w:val="22"/>
          <w:szCs w:val="22"/>
        </w:rPr>
        <w:t>сједници</w:t>
      </w:r>
      <w:proofErr w:type="spellEnd"/>
      <w:r w:rsidR="00DE241E">
        <w:rPr>
          <w:sz w:val="22"/>
          <w:szCs w:val="22"/>
        </w:rPr>
        <w:t xml:space="preserve">, </w:t>
      </w:r>
      <w:proofErr w:type="spellStart"/>
      <w:r w:rsidR="00DE241E">
        <w:rPr>
          <w:sz w:val="22"/>
          <w:szCs w:val="22"/>
        </w:rPr>
        <w:t>одржаној</w:t>
      </w:r>
      <w:proofErr w:type="spellEnd"/>
      <w:r w:rsidR="00DE241E">
        <w:rPr>
          <w:sz w:val="22"/>
          <w:szCs w:val="22"/>
        </w:rPr>
        <w:t xml:space="preserve"> 20.11.</w:t>
      </w:r>
      <w:r>
        <w:rPr>
          <w:sz w:val="22"/>
          <w:szCs w:val="22"/>
        </w:rPr>
        <w:t xml:space="preserve">2025. </w:t>
      </w:r>
      <w:proofErr w:type="spellStart"/>
      <w:r>
        <w:rPr>
          <w:sz w:val="22"/>
          <w:szCs w:val="22"/>
        </w:rPr>
        <w:t>године</w:t>
      </w:r>
      <w:proofErr w:type="spellEnd"/>
      <w:r>
        <w:rPr>
          <w:sz w:val="22"/>
          <w:szCs w:val="22"/>
        </w:rPr>
        <w:t xml:space="preserve">, </w:t>
      </w:r>
      <w:proofErr w:type="spellStart"/>
      <w:proofErr w:type="gramStart"/>
      <w:r>
        <w:rPr>
          <w:sz w:val="22"/>
          <w:szCs w:val="22"/>
        </w:rPr>
        <w:t>доноси</w:t>
      </w:r>
      <w:proofErr w:type="spellEnd"/>
      <w:r>
        <w:rPr>
          <w:sz w:val="22"/>
          <w:szCs w:val="22"/>
        </w:rPr>
        <w:t xml:space="preserve"> :</w:t>
      </w:r>
      <w:proofErr w:type="gramEnd"/>
    </w:p>
    <w:p w:rsidR="004813D6" w:rsidRDefault="004813D6" w:rsidP="004813D6">
      <w:pPr>
        <w:jc w:val="both"/>
        <w:rPr>
          <w:sz w:val="22"/>
          <w:szCs w:val="22"/>
        </w:rPr>
      </w:pPr>
    </w:p>
    <w:p w:rsidR="004813D6" w:rsidRDefault="004813D6" w:rsidP="004813D6">
      <w:pPr>
        <w:jc w:val="both"/>
        <w:rPr>
          <w:sz w:val="22"/>
          <w:szCs w:val="22"/>
        </w:rPr>
      </w:pPr>
    </w:p>
    <w:p w:rsidR="004813D6" w:rsidRDefault="004813D6" w:rsidP="004813D6">
      <w:pPr>
        <w:jc w:val="center"/>
        <w:rPr>
          <w:b/>
        </w:rPr>
      </w:pPr>
      <w:r>
        <w:rPr>
          <w:b/>
        </w:rPr>
        <w:t>О Д Л У К У</w:t>
      </w:r>
    </w:p>
    <w:p w:rsidR="004813D6" w:rsidRDefault="004813D6" w:rsidP="004813D6">
      <w:pPr>
        <w:jc w:val="center"/>
        <w:rPr>
          <w:b/>
        </w:rPr>
      </w:pPr>
      <w:r>
        <w:rPr>
          <w:b/>
        </w:rPr>
        <w:t xml:space="preserve">о </w:t>
      </w:r>
      <w:proofErr w:type="spellStart"/>
      <w:proofErr w:type="gramStart"/>
      <w:r>
        <w:rPr>
          <w:b/>
        </w:rPr>
        <w:t>резрјешењу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чланова</w:t>
      </w:r>
      <w:proofErr w:type="spellEnd"/>
      <w:proofErr w:type="gramEnd"/>
      <w:r>
        <w:rPr>
          <w:b/>
        </w:rPr>
        <w:t xml:space="preserve"> </w:t>
      </w:r>
      <w:r>
        <w:rPr>
          <w:b/>
          <w:lang w:val="sr-Cyrl-BA"/>
        </w:rPr>
        <w:t xml:space="preserve">Привременог </w:t>
      </w:r>
      <w:proofErr w:type="spellStart"/>
      <w:r>
        <w:rPr>
          <w:b/>
        </w:rPr>
        <w:t>Одбора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ревизију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Жељезница</w:t>
      </w:r>
      <w:proofErr w:type="spellEnd"/>
      <w:r>
        <w:rPr>
          <w:b/>
        </w:rPr>
        <w:t xml:space="preserve"> РС </w:t>
      </w:r>
      <w:proofErr w:type="spellStart"/>
      <w:r>
        <w:rPr>
          <w:b/>
        </w:rPr>
        <w:t>а.д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Добој</w:t>
      </w:r>
      <w:proofErr w:type="spellEnd"/>
      <w:r>
        <w:rPr>
          <w:b/>
        </w:rPr>
        <w:t xml:space="preserve"> </w:t>
      </w:r>
    </w:p>
    <w:p w:rsidR="004813D6" w:rsidRDefault="004813D6" w:rsidP="004813D6">
      <w:pPr>
        <w:jc w:val="center"/>
        <w:rPr>
          <w:sz w:val="22"/>
          <w:szCs w:val="22"/>
        </w:rPr>
      </w:pPr>
    </w:p>
    <w:p w:rsidR="004813D6" w:rsidRDefault="004813D6" w:rsidP="004813D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4813D6" w:rsidRDefault="004813D6" w:rsidP="004813D6">
      <w:pPr>
        <w:jc w:val="both"/>
        <w:rPr>
          <w:b/>
          <w:sz w:val="22"/>
          <w:szCs w:val="22"/>
        </w:rPr>
      </w:pPr>
    </w:p>
    <w:p w:rsidR="004813D6" w:rsidRDefault="004813D6" w:rsidP="00DE241E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BA"/>
        </w:rPr>
        <w:t>Привременом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Одбору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ревизију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Жељезница</w:t>
      </w:r>
      <w:proofErr w:type="spellEnd"/>
      <w:r>
        <w:rPr>
          <w:sz w:val="22"/>
          <w:szCs w:val="22"/>
        </w:rPr>
        <w:t xml:space="preserve"> РС </w:t>
      </w:r>
      <w:proofErr w:type="spellStart"/>
      <w:r>
        <w:rPr>
          <w:sz w:val="22"/>
          <w:szCs w:val="22"/>
        </w:rPr>
        <w:t>а.д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Добој</w:t>
      </w:r>
      <w:proofErr w:type="spellEnd"/>
      <w:r>
        <w:rPr>
          <w:sz w:val="22"/>
          <w:szCs w:val="22"/>
        </w:rPr>
        <w:t xml:space="preserve">, у </w:t>
      </w:r>
      <w:proofErr w:type="spellStart"/>
      <w:r>
        <w:rPr>
          <w:sz w:val="22"/>
          <w:szCs w:val="22"/>
        </w:rPr>
        <w:t>сљедећем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саставу</w:t>
      </w:r>
      <w:proofErr w:type="spellEnd"/>
      <w:r>
        <w:rPr>
          <w:sz w:val="22"/>
          <w:szCs w:val="22"/>
        </w:rPr>
        <w:t>:</w:t>
      </w:r>
    </w:p>
    <w:p w:rsidR="004813D6" w:rsidRDefault="004813D6" w:rsidP="004813D6">
      <w:pPr>
        <w:jc w:val="both"/>
        <w:rPr>
          <w:b/>
          <w:sz w:val="22"/>
          <w:szCs w:val="22"/>
        </w:rPr>
      </w:pPr>
    </w:p>
    <w:p w:rsidR="004813D6" w:rsidRDefault="004813D6" w:rsidP="004813D6">
      <w:pPr>
        <w:jc w:val="both"/>
        <w:rPr>
          <w:sz w:val="22"/>
          <w:szCs w:val="22"/>
          <w:lang w:val="sr-Cyrl-RS"/>
        </w:rPr>
      </w:pPr>
      <w:r>
        <w:rPr>
          <w:b/>
          <w:sz w:val="22"/>
          <w:szCs w:val="22"/>
        </w:rPr>
        <w:t xml:space="preserve">1. </w:t>
      </w:r>
      <w:proofErr w:type="spellStart"/>
      <w:r>
        <w:rPr>
          <w:b/>
          <w:sz w:val="22"/>
          <w:szCs w:val="22"/>
        </w:rPr>
        <w:t>Рикало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Јела</w:t>
      </w:r>
      <w:proofErr w:type="spellEnd"/>
      <w:r>
        <w:rPr>
          <w:sz w:val="22"/>
          <w:szCs w:val="22"/>
          <w:lang w:val="sr-Cyrl-RS"/>
        </w:rPr>
        <w:t>, дипл.ек., из Требиња,</w:t>
      </w:r>
    </w:p>
    <w:p w:rsidR="004813D6" w:rsidRDefault="004813D6" w:rsidP="004813D6">
      <w:pPr>
        <w:jc w:val="both"/>
        <w:rPr>
          <w:sz w:val="22"/>
          <w:szCs w:val="22"/>
          <w:lang w:val="sr-Cyrl-RS"/>
        </w:rPr>
      </w:pPr>
      <w:r>
        <w:rPr>
          <w:b/>
          <w:sz w:val="22"/>
          <w:szCs w:val="22"/>
        </w:rPr>
        <w:t xml:space="preserve">2. </w:t>
      </w:r>
      <w:proofErr w:type="spellStart"/>
      <w:r>
        <w:rPr>
          <w:b/>
          <w:sz w:val="22"/>
          <w:szCs w:val="22"/>
        </w:rPr>
        <w:t>Владимир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Станимировић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дипл.ек</w:t>
      </w:r>
      <w:proofErr w:type="spellEnd"/>
      <w:r>
        <w:rPr>
          <w:sz w:val="22"/>
          <w:szCs w:val="22"/>
        </w:rPr>
        <w:t xml:space="preserve">., </w:t>
      </w:r>
      <w:proofErr w:type="spellStart"/>
      <w:r>
        <w:rPr>
          <w:sz w:val="22"/>
          <w:szCs w:val="22"/>
        </w:rPr>
        <w:t>из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Добоја</w:t>
      </w:r>
      <w:proofErr w:type="spellEnd"/>
      <w:r>
        <w:rPr>
          <w:sz w:val="22"/>
          <w:szCs w:val="22"/>
          <w:lang w:val="sr-Cyrl-RS"/>
        </w:rPr>
        <w:t xml:space="preserve"> и</w:t>
      </w:r>
    </w:p>
    <w:p w:rsidR="004813D6" w:rsidRDefault="004813D6" w:rsidP="004813D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lang w:val="sr-Cyrl-RS"/>
        </w:rPr>
        <w:t xml:space="preserve">3. </w:t>
      </w:r>
      <w:r>
        <w:rPr>
          <w:b/>
          <w:sz w:val="22"/>
          <w:szCs w:val="22"/>
          <w:lang w:val="sr-Cyrl-BA"/>
        </w:rPr>
        <w:t>Владимир Паравац</w:t>
      </w:r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дипл.ек</w:t>
      </w:r>
      <w:proofErr w:type="spellEnd"/>
      <w:r>
        <w:rPr>
          <w:sz w:val="22"/>
          <w:szCs w:val="22"/>
        </w:rPr>
        <w:t xml:space="preserve">., </w:t>
      </w:r>
      <w:proofErr w:type="spellStart"/>
      <w:r>
        <w:rPr>
          <w:sz w:val="22"/>
          <w:szCs w:val="22"/>
        </w:rPr>
        <w:t>из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Добоја</w:t>
      </w:r>
      <w:proofErr w:type="spellEnd"/>
      <w:r>
        <w:rPr>
          <w:sz w:val="22"/>
          <w:szCs w:val="22"/>
          <w:lang w:val="sr-Cyrl-RS"/>
        </w:rPr>
        <w:t>.</w:t>
      </w:r>
    </w:p>
    <w:p w:rsidR="004813D6" w:rsidRDefault="00DE241E" w:rsidP="004813D6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престаје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мандат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даном</w:t>
      </w:r>
      <w:proofErr w:type="spellEnd"/>
      <w:r>
        <w:rPr>
          <w:sz w:val="22"/>
          <w:szCs w:val="22"/>
        </w:rPr>
        <w:t xml:space="preserve"> 20.11.</w:t>
      </w:r>
      <w:r w:rsidR="004813D6">
        <w:rPr>
          <w:sz w:val="22"/>
          <w:szCs w:val="22"/>
        </w:rPr>
        <w:t>20</w:t>
      </w:r>
      <w:r w:rsidR="004813D6">
        <w:rPr>
          <w:sz w:val="22"/>
          <w:szCs w:val="22"/>
          <w:lang w:val="sr-Cyrl-BA"/>
        </w:rPr>
        <w:t>25</w:t>
      </w:r>
      <w:r w:rsidR="004813D6">
        <w:rPr>
          <w:sz w:val="22"/>
          <w:szCs w:val="22"/>
        </w:rPr>
        <w:t>.г.</w:t>
      </w:r>
    </w:p>
    <w:p w:rsidR="004813D6" w:rsidRDefault="004813D6" w:rsidP="004813D6">
      <w:pPr>
        <w:jc w:val="both"/>
        <w:rPr>
          <w:sz w:val="22"/>
          <w:szCs w:val="22"/>
        </w:rPr>
      </w:pPr>
    </w:p>
    <w:p w:rsidR="004813D6" w:rsidRDefault="004813D6" w:rsidP="004813D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II</w:t>
      </w:r>
    </w:p>
    <w:p w:rsidR="004813D6" w:rsidRDefault="004813D6" w:rsidP="00DE241E">
      <w:pPr>
        <w:ind w:firstLine="720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Одлука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ступа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снагу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даном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доношења</w:t>
      </w:r>
      <w:proofErr w:type="spellEnd"/>
      <w:r>
        <w:rPr>
          <w:sz w:val="22"/>
          <w:szCs w:val="22"/>
        </w:rPr>
        <w:t>.</w:t>
      </w:r>
    </w:p>
    <w:p w:rsidR="004813D6" w:rsidRDefault="004813D6" w:rsidP="004813D6">
      <w:pPr>
        <w:jc w:val="both"/>
        <w:rPr>
          <w:sz w:val="22"/>
          <w:szCs w:val="22"/>
        </w:rPr>
      </w:pPr>
    </w:p>
    <w:p w:rsidR="004813D6" w:rsidRDefault="004813D6" w:rsidP="004813D6">
      <w:pPr>
        <w:jc w:val="both"/>
        <w:rPr>
          <w:sz w:val="22"/>
          <w:szCs w:val="22"/>
        </w:rPr>
      </w:pPr>
    </w:p>
    <w:p w:rsidR="004813D6" w:rsidRDefault="004813D6" w:rsidP="004813D6">
      <w:pPr>
        <w:jc w:val="center"/>
        <w:rPr>
          <w:b/>
          <w:bCs/>
          <w:sz w:val="22"/>
          <w:szCs w:val="22"/>
          <w:lang w:val="sr-Cyrl-BA"/>
        </w:rPr>
      </w:pPr>
      <w:r>
        <w:rPr>
          <w:b/>
          <w:bCs/>
          <w:sz w:val="22"/>
          <w:szCs w:val="22"/>
          <w:lang w:val="sr-Cyrl-BA"/>
        </w:rPr>
        <w:t>ОБРАЗЛОЖЕЊЕ</w:t>
      </w:r>
    </w:p>
    <w:p w:rsidR="004813D6" w:rsidRDefault="004813D6" w:rsidP="004813D6">
      <w:pPr>
        <w:jc w:val="center"/>
        <w:rPr>
          <w:b/>
          <w:bCs/>
          <w:sz w:val="22"/>
          <w:szCs w:val="22"/>
          <w:lang w:val="sr-Cyrl-BA"/>
        </w:rPr>
      </w:pPr>
    </w:p>
    <w:p w:rsidR="004813D6" w:rsidRDefault="004813D6" w:rsidP="00DE241E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  <w:lang w:val="sr-Cyrl-BA"/>
        </w:rPr>
        <w:t xml:space="preserve">Чланови Привременог Одбора за ревизију из тачке </w:t>
      </w:r>
      <w:r>
        <w:rPr>
          <w:b/>
          <w:sz w:val="22"/>
          <w:szCs w:val="22"/>
        </w:rPr>
        <w:t xml:space="preserve">I </w:t>
      </w:r>
      <w:proofErr w:type="spellStart"/>
      <w:r>
        <w:rPr>
          <w:sz w:val="22"/>
          <w:szCs w:val="22"/>
        </w:rPr>
        <w:t>ове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Одлуке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BA"/>
        </w:rPr>
        <w:t xml:space="preserve">именовани су Одлуком Скупштине акционара на период </w:t>
      </w:r>
      <w:proofErr w:type="spellStart"/>
      <w:r>
        <w:rPr>
          <w:sz w:val="22"/>
          <w:szCs w:val="22"/>
        </w:rPr>
        <w:t>до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избора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BA"/>
        </w:rPr>
        <w:t>чланова О</w:t>
      </w:r>
      <w:proofErr w:type="spellStart"/>
      <w:r>
        <w:rPr>
          <w:sz w:val="22"/>
          <w:szCs w:val="22"/>
        </w:rPr>
        <w:t>дбора</w:t>
      </w:r>
      <w:proofErr w:type="spellEnd"/>
      <w:r>
        <w:rPr>
          <w:sz w:val="22"/>
          <w:szCs w:val="22"/>
          <w:lang w:val="sr-Cyrl-BA"/>
        </w:rPr>
        <w:t xml:space="preserve"> за ревизију</w:t>
      </w:r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складу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Законом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министарским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владиним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другим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именовањима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Републике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Српске</w:t>
      </w:r>
      <w:proofErr w:type="spellEnd"/>
      <w:r>
        <w:rPr>
          <w:sz w:val="22"/>
          <w:szCs w:val="22"/>
        </w:rPr>
        <w:t>.</w:t>
      </w:r>
    </w:p>
    <w:p w:rsidR="004813D6" w:rsidRDefault="004813D6" w:rsidP="00DE241E">
      <w:pPr>
        <w:ind w:firstLine="720"/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 xml:space="preserve">Обзиром да је проведена процедура </w:t>
      </w:r>
      <w:proofErr w:type="spellStart"/>
      <w:r>
        <w:rPr>
          <w:sz w:val="22"/>
          <w:szCs w:val="22"/>
        </w:rPr>
        <w:t>избора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BA"/>
        </w:rPr>
        <w:t>чланова О</w:t>
      </w:r>
      <w:proofErr w:type="spellStart"/>
      <w:r>
        <w:rPr>
          <w:sz w:val="22"/>
          <w:szCs w:val="22"/>
        </w:rPr>
        <w:t>дбора</w:t>
      </w:r>
      <w:proofErr w:type="spellEnd"/>
      <w:r>
        <w:rPr>
          <w:sz w:val="22"/>
          <w:szCs w:val="22"/>
          <w:lang w:val="sr-Cyrl-BA"/>
        </w:rPr>
        <w:t xml:space="preserve"> за ревизију престаје чланство именованих у Привременом Одбору за ревизију Жељезница РС а.д. Добој.</w:t>
      </w:r>
    </w:p>
    <w:p w:rsidR="004813D6" w:rsidRDefault="004813D6" w:rsidP="004813D6">
      <w:pPr>
        <w:jc w:val="both"/>
        <w:rPr>
          <w:lang w:val="sr-Cyrl-BA"/>
        </w:rPr>
      </w:pPr>
    </w:p>
    <w:p w:rsidR="004813D6" w:rsidRDefault="004813D6" w:rsidP="004813D6">
      <w:pPr>
        <w:jc w:val="both"/>
      </w:pPr>
    </w:p>
    <w:p w:rsidR="004813D6" w:rsidRDefault="004813D6" w:rsidP="004813D6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Достављено</w:t>
      </w:r>
      <w:proofErr w:type="spellEnd"/>
      <w:r>
        <w:rPr>
          <w:sz w:val="20"/>
          <w:szCs w:val="20"/>
        </w:rPr>
        <w:t>:</w:t>
      </w:r>
    </w:p>
    <w:p w:rsidR="004813D6" w:rsidRDefault="004813D6" w:rsidP="004813D6">
      <w:pPr>
        <w:numPr>
          <w:ilvl w:val="0"/>
          <w:numId w:val="26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Чланови</w:t>
      </w:r>
      <w:proofErr w:type="spellEnd"/>
      <w:r>
        <w:rPr>
          <w:sz w:val="20"/>
          <w:szCs w:val="20"/>
        </w:rPr>
        <w:t xml:space="preserve"> х </w:t>
      </w:r>
      <w:r>
        <w:rPr>
          <w:sz w:val="20"/>
          <w:szCs w:val="20"/>
          <w:lang w:val="sr-Cyrl-BA"/>
        </w:rPr>
        <w:t>3</w:t>
      </w:r>
    </w:p>
    <w:p w:rsidR="004813D6" w:rsidRDefault="004813D6" w:rsidP="004813D6">
      <w:pPr>
        <w:numPr>
          <w:ilvl w:val="0"/>
          <w:numId w:val="26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Управа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Друштва</w:t>
      </w:r>
      <w:proofErr w:type="spellEnd"/>
    </w:p>
    <w:p w:rsidR="004813D6" w:rsidRDefault="004813D6" w:rsidP="004813D6">
      <w:pPr>
        <w:numPr>
          <w:ilvl w:val="0"/>
          <w:numId w:val="26"/>
        </w:numPr>
        <w:jc w:val="both"/>
        <w:rPr>
          <w:sz w:val="20"/>
          <w:szCs w:val="20"/>
        </w:rPr>
      </w:pPr>
      <w:r>
        <w:rPr>
          <w:sz w:val="20"/>
          <w:szCs w:val="20"/>
          <w:lang w:val="sr-Cyrl-BA"/>
        </w:rPr>
        <w:t>Кабинет ген. директора</w:t>
      </w:r>
    </w:p>
    <w:p w:rsidR="004813D6" w:rsidRDefault="004813D6" w:rsidP="004813D6">
      <w:pPr>
        <w:numPr>
          <w:ilvl w:val="0"/>
          <w:numId w:val="26"/>
        </w:numPr>
        <w:jc w:val="both"/>
        <w:rPr>
          <w:sz w:val="20"/>
          <w:szCs w:val="20"/>
        </w:rPr>
      </w:pPr>
      <w:r>
        <w:rPr>
          <w:sz w:val="20"/>
          <w:szCs w:val="20"/>
          <w:lang w:val="sr-Cyrl-BA"/>
        </w:rPr>
        <w:t>Послови Друштва х3</w:t>
      </w:r>
    </w:p>
    <w:p w:rsidR="004813D6" w:rsidRDefault="004813D6" w:rsidP="004813D6">
      <w:pPr>
        <w:numPr>
          <w:ilvl w:val="0"/>
          <w:numId w:val="26"/>
        </w:numPr>
        <w:jc w:val="both"/>
        <w:rPr>
          <w:sz w:val="20"/>
          <w:szCs w:val="20"/>
        </w:rPr>
      </w:pPr>
      <w:r>
        <w:rPr>
          <w:sz w:val="20"/>
          <w:szCs w:val="20"/>
          <w:lang w:val="sr-Cyrl-BA"/>
        </w:rPr>
        <w:t>Сектор за пр. Послове и усаглашавање</w:t>
      </w:r>
      <w:r>
        <w:rPr>
          <w:sz w:val="20"/>
          <w:szCs w:val="20"/>
        </w:rPr>
        <w:t xml:space="preserve">       </w:t>
      </w:r>
      <w:r>
        <w:rPr>
          <w:sz w:val="20"/>
          <w:szCs w:val="20"/>
          <w:lang w:val="sr-Cyrl-BA"/>
        </w:rPr>
        <w:t xml:space="preserve">           </w:t>
      </w:r>
    </w:p>
    <w:p w:rsidR="004813D6" w:rsidRDefault="004813D6" w:rsidP="004813D6">
      <w:pPr>
        <w:numPr>
          <w:ilvl w:val="0"/>
          <w:numId w:val="26"/>
        </w:numPr>
        <w:jc w:val="both"/>
        <w:rPr>
          <w:sz w:val="20"/>
          <w:szCs w:val="20"/>
        </w:rPr>
      </w:pPr>
      <w:r>
        <w:rPr>
          <w:sz w:val="20"/>
          <w:szCs w:val="20"/>
          <w:lang w:val="sr-Cyrl-BA"/>
        </w:rPr>
        <w:t xml:space="preserve">Сектор за људске ресурсе                                              </w:t>
      </w:r>
    </w:p>
    <w:p w:rsidR="004813D6" w:rsidRDefault="004813D6" w:rsidP="004813D6">
      <w:pPr>
        <w:numPr>
          <w:ilvl w:val="0"/>
          <w:numId w:val="26"/>
        </w:numPr>
        <w:jc w:val="both"/>
        <w:rPr>
          <w:sz w:val="20"/>
          <w:szCs w:val="20"/>
        </w:rPr>
      </w:pPr>
      <w:r>
        <w:rPr>
          <w:sz w:val="20"/>
          <w:szCs w:val="20"/>
          <w:lang w:val="sr-Cyrl-BA"/>
        </w:rPr>
        <w:t xml:space="preserve">Одбор за ревизију                                                                          </w:t>
      </w:r>
    </w:p>
    <w:p w:rsidR="004813D6" w:rsidRDefault="004813D6" w:rsidP="004813D6">
      <w:pPr>
        <w:numPr>
          <w:ilvl w:val="0"/>
          <w:numId w:val="26"/>
        </w:numPr>
        <w:jc w:val="both"/>
        <w:rPr>
          <w:sz w:val="20"/>
          <w:szCs w:val="20"/>
        </w:rPr>
      </w:pPr>
      <w:r>
        <w:rPr>
          <w:sz w:val="20"/>
          <w:szCs w:val="20"/>
          <w:lang w:val="sr-Cyrl-BA"/>
        </w:rPr>
        <w:t>Одјељење за инт. ревизију</w:t>
      </w:r>
    </w:p>
    <w:p w:rsidR="004813D6" w:rsidRDefault="004813D6" w:rsidP="004813D6">
      <w:pPr>
        <w:numPr>
          <w:ilvl w:val="0"/>
          <w:numId w:val="26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Књига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Одлука</w:t>
      </w:r>
      <w:proofErr w:type="spellEnd"/>
      <w:r>
        <w:rPr>
          <w:sz w:val="20"/>
          <w:szCs w:val="20"/>
        </w:rPr>
        <w:t xml:space="preserve">                  </w:t>
      </w:r>
      <w:r>
        <w:rPr>
          <w:sz w:val="20"/>
          <w:szCs w:val="20"/>
          <w:lang w:val="sr-Cyrl-BA"/>
        </w:rPr>
        <w:t xml:space="preserve">                                                                </w:t>
      </w:r>
      <w:r>
        <w:rPr>
          <w:sz w:val="20"/>
          <w:szCs w:val="20"/>
        </w:rPr>
        <w:t xml:space="preserve">                                       </w:t>
      </w:r>
    </w:p>
    <w:p w:rsidR="004813D6" w:rsidRDefault="004813D6" w:rsidP="004813D6">
      <w:pPr>
        <w:numPr>
          <w:ilvl w:val="0"/>
          <w:numId w:val="26"/>
        </w:numPr>
        <w:jc w:val="both"/>
      </w:pPr>
      <w:r>
        <w:rPr>
          <w:sz w:val="20"/>
          <w:szCs w:val="20"/>
        </w:rPr>
        <w:t xml:space="preserve">а/а </w:t>
      </w:r>
      <w:r w:rsidR="00DE241E">
        <w:rPr>
          <w:sz w:val="20"/>
          <w:szCs w:val="20"/>
          <w:lang w:val="sr-Cyrl-BA"/>
        </w:rPr>
        <w:t>х2</w:t>
      </w:r>
      <w:bookmarkStart w:id="0" w:name="_GoBack"/>
      <w:bookmarkEnd w:id="0"/>
      <w:r>
        <w:rPr>
          <w:sz w:val="20"/>
          <w:szCs w:val="20"/>
        </w:rPr>
        <w:t xml:space="preserve">                                                                              </w:t>
      </w:r>
      <w:r>
        <w:rPr>
          <w:sz w:val="20"/>
          <w:szCs w:val="20"/>
          <w:lang w:val="sr-Cyrl-BA"/>
        </w:rPr>
        <w:t xml:space="preserve">     </w:t>
      </w:r>
    </w:p>
    <w:p w:rsidR="00BD3159" w:rsidRDefault="004813D6" w:rsidP="00BD3159">
      <w:pPr>
        <w:rPr>
          <w:b/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 xml:space="preserve">                                                                                           </w:t>
      </w:r>
      <w:r w:rsidR="00DE241E">
        <w:rPr>
          <w:b/>
          <w:sz w:val="22"/>
          <w:szCs w:val="22"/>
          <w:lang w:val="sr-Cyrl-BA"/>
        </w:rPr>
        <w:t>ПРЕДСЈЕДАВАЈУЋИ</w:t>
      </w:r>
      <w:r>
        <w:rPr>
          <w:b/>
          <w:sz w:val="22"/>
          <w:szCs w:val="22"/>
          <w:lang w:val="sr-Cyrl-BA"/>
        </w:rPr>
        <w:t xml:space="preserve">  СКУПШТИНЕ</w:t>
      </w:r>
    </w:p>
    <w:p w:rsidR="004813D6" w:rsidRDefault="004813D6" w:rsidP="00BD3159">
      <w:pPr>
        <w:rPr>
          <w:b/>
          <w:sz w:val="22"/>
          <w:szCs w:val="22"/>
          <w:lang w:val="sr-Cyrl-BA"/>
        </w:rPr>
      </w:pPr>
      <w:r>
        <w:rPr>
          <w:b/>
          <w:sz w:val="22"/>
          <w:szCs w:val="22"/>
          <w:lang w:val="sr-Cyrl-BA"/>
        </w:rPr>
        <w:t xml:space="preserve">                                                                                                          </w:t>
      </w:r>
      <w:r w:rsidR="00DE241E">
        <w:rPr>
          <w:b/>
          <w:sz w:val="22"/>
          <w:szCs w:val="22"/>
          <w:lang w:val="sr-Cyrl-BA"/>
        </w:rPr>
        <w:t xml:space="preserve">     </w:t>
      </w:r>
      <w:r>
        <w:rPr>
          <w:b/>
          <w:sz w:val="22"/>
          <w:szCs w:val="22"/>
          <w:lang w:val="sr-Cyrl-BA"/>
        </w:rPr>
        <w:t xml:space="preserve"> АКЦИОНАРА</w:t>
      </w:r>
    </w:p>
    <w:p w:rsidR="00DE241E" w:rsidRDefault="00DE241E" w:rsidP="00BD3159">
      <w:pPr>
        <w:rPr>
          <w:b/>
          <w:sz w:val="22"/>
          <w:szCs w:val="22"/>
          <w:lang w:val="sr-Cyrl-BA"/>
        </w:rPr>
      </w:pPr>
    </w:p>
    <w:p w:rsidR="004813D6" w:rsidRDefault="004813D6" w:rsidP="00BD3159">
      <w:pPr>
        <w:rPr>
          <w:b/>
          <w:sz w:val="22"/>
          <w:szCs w:val="22"/>
          <w:lang w:val="sr-Cyrl-BA"/>
        </w:rPr>
      </w:pPr>
      <w:r>
        <w:rPr>
          <w:b/>
          <w:sz w:val="22"/>
          <w:szCs w:val="22"/>
          <w:lang w:val="sr-Cyrl-BA"/>
        </w:rPr>
        <w:t xml:space="preserve">                                                                                                       ____________________</w:t>
      </w:r>
    </w:p>
    <w:p w:rsidR="00DE241E" w:rsidRPr="004813D6" w:rsidRDefault="00DE241E" w:rsidP="00BD3159">
      <w:pPr>
        <w:rPr>
          <w:b/>
          <w:lang w:val="sr-Cyrl-BA"/>
        </w:rPr>
      </w:pPr>
      <w:r>
        <w:rPr>
          <w:b/>
          <w:sz w:val="22"/>
          <w:szCs w:val="22"/>
          <w:lang w:val="sr-Cyrl-BA"/>
        </w:rPr>
        <w:t xml:space="preserve">                                                                                                   Весна Вожни, дипл. инж. саоб.</w:t>
      </w: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25313" w:rsidRPr="00B25313" w:rsidRDefault="00B25313" w:rsidP="00B25313">
      <w:pPr>
        <w:tabs>
          <w:tab w:val="left" w:pos="3135"/>
        </w:tabs>
        <w:rPr>
          <w:lang w:val="sr-Latn-BA"/>
        </w:rPr>
      </w:pPr>
    </w:p>
    <w:sectPr w:rsidR="00B25313" w:rsidRPr="00B25313" w:rsidSect="00B2531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8" w:footer="1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CB4" w:rsidRDefault="00F12CB4">
      <w:r>
        <w:separator/>
      </w:r>
    </w:p>
  </w:endnote>
  <w:endnote w:type="continuationSeparator" w:id="0">
    <w:p w:rsidR="00F12CB4" w:rsidRDefault="00F1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Times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7A" w:rsidRDefault="0051317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48C5">
      <w:rPr>
        <w:noProof/>
      </w:rPr>
      <w:t>2</w:t>
    </w:r>
    <w:r>
      <w:rPr>
        <w:noProof/>
      </w:rPr>
      <w:fldChar w:fldCharType="end"/>
    </w:r>
  </w:p>
  <w:p w:rsidR="007B50B8" w:rsidRDefault="007B50B8" w:rsidP="007B50B8">
    <w:pPr>
      <w:pStyle w:val="Footer"/>
      <w:tabs>
        <w:tab w:val="clear" w:pos="4703"/>
        <w:tab w:val="clear" w:pos="9406"/>
        <w:tab w:val="left" w:pos="105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82C" w:rsidRDefault="00D2482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E241E">
      <w:rPr>
        <w:noProof/>
      </w:rPr>
      <w:t>2</w:t>
    </w:r>
    <w:r>
      <w:rPr>
        <w:noProof/>
      </w:rPr>
      <w:fldChar w:fldCharType="end"/>
    </w:r>
  </w:p>
  <w:p w:rsidR="00B25313" w:rsidRDefault="001D220B" w:rsidP="000C7FDB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>
      <w:rPr>
        <w:b/>
        <w:noProof/>
        <w:spacing w:val="-10"/>
        <w:lang w:val="sr-Latn-BA" w:eastAsia="sr-Latn-BA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254635</wp:posOffset>
              </wp:positionH>
              <wp:positionV relativeFrom="paragraph">
                <wp:posOffset>93345</wp:posOffset>
              </wp:positionV>
              <wp:extent cx="5873750" cy="0"/>
              <wp:effectExtent l="16510" t="17145" r="15240" b="11430"/>
              <wp:wrapNone/>
              <wp:docPr id="7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737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591B05" id="Line 4" o:spid="_x0000_s1026" style="position:absolute;flip:x 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05pt,7.35pt" to="482.5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" strokecolor="#4538f0" strokeweight="1.5pt"/>
          </w:pict>
        </mc:Fallback>
      </mc:AlternateContent>
    </w:r>
  </w:p>
  <w:p w:rsidR="000C7FDB" w:rsidRPr="00FD2DC8" w:rsidRDefault="000C7FDB" w:rsidP="000C7FDB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4D0AD0" w:rsidRPr="000C7FDB" w:rsidRDefault="004D0AD0" w:rsidP="00121431">
    <w:pPr>
      <w:spacing w:after="200"/>
      <w:jc w:val="both"/>
      <w:rPr>
        <w:b/>
        <w:spacing w:val="-10"/>
        <w:lang w:val="sr-Latn-B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313" w:rsidRDefault="001D220B" w:rsidP="00B25313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 w:rsidRPr="00B25313">
      <w:rPr>
        <w:noProof/>
        <w:sz w:val="18"/>
        <w:szCs w:val="18"/>
        <w:lang w:val="sr-Latn-BA" w:eastAsia="sr-Latn-BA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285115</wp:posOffset>
              </wp:positionH>
              <wp:positionV relativeFrom="paragraph">
                <wp:posOffset>65405</wp:posOffset>
              </wp:positionV>
              <wp:extent cx="5821680" cy="0"/>
              <wp:effectExtent l="18415" t="17780" r="17780" b="10795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2168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5A676A" id="Line 4" o:spid="_x0000_s1026" style="position:absolute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45pt,5.15pt" to="480.8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" strokecolor="#4538f0" strokeweight="1.5pt"/>
          </w:pict>
        </mc:Fallback>
      </mc:AlternateContent>
    </w:r>
  </w:p>
  <w:p w:rsidR="000C7FDB" w:rsidRPr="00FD2DC8" w:rsidRDefault="000C7FDB" w:rsidP="00B25313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2745CE" w:rsidRPr="00FD2DC8" w:rsidRDefault="002745CE" w:rsidP="00FD2DC8">
    <w:pPr>
      <w:pStyle w:val="Footer"/>
      <w:jc w:val="both"/>
      <w:rPr>
        <w:sz w:val="18"/>
        <w:szCs w:val="18"/>
        <w:lang w:val="bs-Cyrl-B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CB4" w:rsidRDefault="00F12CB4">
      <w:r>
        <w:separator/>
      </w:r>
    </w:p>
  </w:footnote>
  <w:footnote w:type="continuationSeparator" w:id="0">
    <w:p w:rsidR="00F12CB4" w:rsidRDefault="00F1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DC8" w:rsidRDefault="001D220B" w:rsidP="009B0AFF">
    <w:pPr>
      <w:pStyle w:val="Header"/>
      <w:jc w:val="center"/>
    </w:pP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113030</wp:posOffset>
              </wp:positionH>
              <wp:positionV relativeFrom="paragraph">
                <wp:posOffset>1062990</wp:posOffset>
              </wp:positionV>
              <wp:extent cx="5929630" cy="0"/>
              <wp:effectExtent l="17780" t="15240" r="15240" b="13335"/>
              <wp:wrapNone/>
              <wp:docPr id="6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92963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388AA0" id="Line 4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9pt,83.7pt" to="475.8pt,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" strokecolor="#4538f0" strokeweight="1.5pt"/>
          </w:pict>
        </mc:Fallback>
      </mc:AlternateContent>
    </w: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724535</wp:posOffset>
              </wp:positionH>
              <wp:positionV relativeFrom="paragraph">
                <wp:posOffset>635000</wp:posOffset>
              </wp:positionV>
              <wp:extent cx="4201795" cy="441325"/>
              <wp:effectExtent l="635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179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2DC8" w:rsidRPr="00F91E97" w:rsidRDefault="00FD2DC8" w:rsidP="00FD2DC8">
                          <w:pPr>
                            <w:rPr>
                              <w:b/>
                              <w:sz w:val="2"/>
                              <w:lang w:val="sr-Latn-CS"/>
                            </w:rPr>
                          </w:pPr>
                        </w:p>
                        <w:p w:rsidR="00FD2DC8" w:rsidRPr="002B7001" w:rsidRDefault="00FD2DC8" w:rsidP="009B0AFF">
                          <w:pPr>
                            <w:jc w:val="center"/>
                            <w:rPr>
                              <w:b/>
                              <w:lang w:val="sr-Latn-CS"/>
                            </w:rPr>
                          </w:pPr>
                          <w:r w:rsidRPr="002B7001">
                            <w:rPr>
                              <w:b/>
                              <w:lang w:val="sr-Cyrl-BA"/>
                            </w:rPr>
                            <w:t>Ж</w:t>
                          </w:r>
                          <w:r w:rsidR="00B25313">
                            <w:rPr>
                              <w:b/>
                              <w:lang w:val="sr-Cyrl-BA"/>
                            </w:rPr>
                            <w:t xml:space="preserve">ељезнице Републике </w:t>
                          </w:r>
                          <w:r w:rsidRPr="002B7001">
                            <w:rPr>
                              <w:b/>
                              <w:lang w:val="sr-Latn-CS"/>
                            </w:rPr>
                            <w:t>С</w:t>
                          </w:r>
                          <w:r w:rsidR="00B25313">
                            <w:rPr>
                              <w:b/>
                              <w:lang w:val="bs-Cyrl-BA"/>
                            </w:rPr>
                            <w:t>рпске</w:t>
                          </w:r>
                        </w:p>
                        <w:p w:rsidR="00FD2DC8" w:rsidRPr="00B25313" w:rsidRDefault="00B25313" w:rsidP="009B0AFF">
                          <w:pPr>
                            <w:jc w:val="center"/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 xml:space="preserve">акционарско друштво </w:t>
                          </w:r>
                          <w:r w:rsidR="00FD2DC8" w:rsidRPr="002B7001">
                            <w:rPr>
                              <w:b/>
                              <w:bCs/>
                              <w:sz w:val="22"/>
                            </w:rPr>
                            <w:t>Д</w:t>
                          </w: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>обој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57.05pt;margin-top:50pt;width:330.85pt;height:3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" filled="f" stroked="f" strokecolor="white">
              <v:textbox>
                <w:txbxContent>
                  <w:p w:rsidR="00FD2DC8" w:rsidRPr="00F91E97" w:rsidRDefault="00FD2DC8" w:rsidP="00FD2DC8">
                    <w:pPr>
                      <w:rPr>
                        <w:b/>
                        <w:sz w:val="2"/>
                        <w:lang w:val="sr-Latn-CS"/>
                      </w:rPr>
                    </w:pPr>
                  </w:p>
                  <w:p w:rsidR="00FD2DC8" w:rsidRPr="002B7001" w:rsidRDefault="00FD2DC8" w:rsidP="009B0AFF">
                    <w:pPr>
                      <w:jc w:val="center"/>
                      <w:rPr>
                        <w:b/>
                        <w:lang w:val="sr-Latn-CS"/>
                      </w:rPr>
                    </w:pPr>
                    <w:r w:rsidRPr="002B7001">
                      <w:rPr>
                        <w:b/>
                        <w:lang w:val="sr-Cyrl-BA"/>
                      </w:rPr>
                      <w:t>Ж</w:t>
                    </w:r>
                    <w:r w:rsidR="00B25313">
                      <w:rPr>
                        <w:b/>
                        <w:lang w:val="sr-Cyrl-BA"/>
                      </w:rPr>
                      <w:t xml:space="preserve">ељезнице Републике </w:t>
                    </w:r>
                    <w:r w:rsidRPr="002B7001">
                      <w:rPr>
                        <w:b/>
                        <w:lang w:val="sr-Latn-CS"/>
                      </w:rPr>
                      <w:t>С</w:t>
                    </w:r>
                    <w:r w:rsidR="00B25313">
                      <w:rPr>
                        <w:b/>
                        <w:lang w:val="bs-Cyrl-BA"/>
                      </w:rPr>
                      <w:t>рпске</w:t>
                    </w:r>
                  </w:p>
                  <w:p w:rsidR="00FD2DC8" w:rsidRPr="00B25313" w:rsidRDefault="00B25313" w:rsidP="009B0AFF">
                    <w:pPr>
                      <w:jc w:val="center"/>
                      <w:rPr>
                        <w:b/>
                        <w:bCs/>
                        <w:sz w:val="22"/>
                        <w:lang w:val="bs-Cyrl-BA"/>
                      </w:rPr>
                    </w:pPr>
                    <w:r>
                      <w:rPr>
                        <w:b/>
                        <w:bCs/>
                        <w:sz w:val="22"/>
                        <w:lang w:val="bs-Cyrl-BA"/>
                      </w:rPr>
                      <w:t xml:space="preserve">акционарско друштво </w:t>
                    </w:r>
                    <w:r w:rsidR="00FD2DC8" w:rsidRPr="002B7001">
                      <w:rPr>
                        <w:b/>
                        <w:bCs/>
                        <w:sz w:val="22"/>
                      </w:rPr>
                      <w:t>Д</w:t>
                    </w:r>
                    <w:r>
                      <w:rPr>
                        <w:b/>
                        <w:bCs/>
                        <w:sz w:val="22"/>
                        <w:lang w:val="bs-Cyrl-BA"/>
                      </w:rPr>
                      <w:t>обој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sr-Latn-BA" w:eastAsia="sr-Latn-BA"/>
      </w:rPr>
      <mc:AlternateContent>
        <mc:Choice Requires="wpg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2111375</wp:posOffset>
              </wp:positionH>
              <wp:positionV relativeFrom="paragraph">
                <wp:posOffset>-46355</wp:posOffset>
              </wp:positionV>
              <wp:extent cx="1475105" cy="838200"/>
              <wp:effectExtent l="0" t="1270" r="4445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75105" cy="838200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3" name="Picture 6" descr="msotw9_temp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2DC8" w:rsidRPr="007C1252" w:rsidRDefault="007C1252" w:rsidP="00FD2DC8">
                            <w:pPr>
                              <w:jc w:val="center"/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7" style="position:absolute;left:0;text-align:left;margin-left:166.25pt;margin-top:-3.65pt;width:116.15pt;height:66pt;z-index:25165568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8" type="#_x0000_t75" alt="msotw9_temp0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">
                <v:imagedata r:id="rId2" o:title="msotw9_temp0" blacklevel="3932f"/>
              </v:shape>
              <v:shape id="Text Box 7" o:spid="_x0000_s1029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FD2DC8" w:rsidRPr="007C1252" w:rsidRDefault="007C1252" w:rsidP="00FD2DC8">
                      <w:pPr>
                        <w:jc w:val="center"/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  <w:t>ЖРС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</w:abstractNum>
  <w:abstractNum w:abstractNumId="1" w15:restartNumberingAfterBreak="0">
    <w:nsid w:val="00FC6FAF"/>
    <w:multiLevelType w:val="hybridMultilevel"/>
    <w:tmpl w:val="A99A0B3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1497616"/>
    <w:multiLevelType w:val="hybridMultilevel"/>
    <w:tmpl w:val="C7520B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3610B"/>
    <w:multiLevelType w:val="hybridMultilevel"/>
    <w:tmpl w:val="5B0E7B62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BD10B9C"/>
    <w:multiLevelType w:val="multilevel"/>
    <w:tmpl w:val="0409001D"/>
    <w:styleLink w:val="Style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E7C5A61"/>
    <w:multiLevelType w:val="hybridMultilevel"/>
    <w:tmpl w:val="401E5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B5116"/>
    <w:multiLevelType w:val="hybridMultilevel"/>
    <w:tmpl w:val="0456BC44"/>
    <w:lvl w:ilvl="0" w:tplc="472A9E52">
      <w:start w:val="1"/>
      <w:numFmt w:val="bullet"/>
      <w:lvlText w:val=""/>
      <w:lvlJc w:val="left"/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F151E"/>
    <w:multiLevelType w:val="hybridMultilevel"/>
    <w:tmpl w:val="03E2387A"/>
    <w:lvl w:ilvl="0" w:tplc="01A0DA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B24FA"/>
    <w:multiLevelType w:val="hybridMultilevel"/>
    <w:tmpl w:val="D0A00B9E"/>
    <w:lvl w:ilvl="0" w:tplc="114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B440C"/>
    <w:multiLevelType w:val="hybridMultilevel"/>
    <w:tmpl w:val="0762AD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35730"/>
    <w:multiLevelType w:val="hybridMultilevel"/>
    <w:tmpl w:val="9A867D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D60E9"/>
    <w:multiLevelType w:val="hybridMultilevel"/>
    <w:tmpl w:val="2CFC3C6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97B55"/>
    <w:multiLevelType w:val="hybridMultilevel"/>
    <w:tmpl w:val="5E100C98"/>
    <w:lvl w:ilvl="0" w:tplc="DE8A0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E6D25"/>
    <w:multiLevelType w:val="hybridMultilevel"/>
    <w:tmpl w:val="F9BE7D4E"/>
    <w:lvl w:ilvl="0" w:tplc="45B813A8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 w15:restartNumberingAfterBreak="0">
    <w:nsid w:val="4C843B0F"/>
    <w:multiLevelType w:val="hybridMultilevel"/>
    <w:tmpl w:val="CEA89E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E2E33"/>
    <w:multiLevelType w:val="hybridMultilevel"/>
    <w:tmpl w:val="5F3031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386472"/>
    <w:multiLevelType w:val="hybridMultilevel"/>
    <w:tmpl w:val="2CEC9D5E"/>
    <w:lvl w:ilvl="0" w:tplc="B16CFE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0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9D0EE7"/>
    <w:multiLevelType w:val="hybridMultilevel"/>
    <w:tmpl w:val="B7748F54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C16D0D"/>
    <w:multiLevelType w:val="hybridMultilevel"/>
    <w:tmpl w:val="F36AE47E"/>
    <w:lvl w:ilvl="0" w:tplc="E56AA1B8">
      <w:start w:val="1"/>
      <w:numFmt w:val="decimal"/>
      <w:lvlText w:val="%1."/>
      <w:lvlJc w:val="left"/>
      <w:pPr>
        <w:ind w:left="81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6983D21"/>
    <w:multiLevelType w:val="hybridMultilevel"/>
    <w:tmpl w:val="A7D058AA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745F35"/>
    <w:multiLevelType w:val="hybridMultilevel"/>
    <w:tmpl w:val="0A84AD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F074E"/>
    <w:multiLevelType w:val="hybridMultilevel"/>
    <w:tmpl w:val="D9E84DD8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39507B"/>
    <w:multiLevelType w:val="hybridMultilevel"/>
    <w:tmpl w:val="469C4E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7954F0"/>
    <w:multiLevelType w:val="hybridMultilevel"/>
    <w:tmpl w:val="F1E6C0CC"/>
    <w:lvl w:ilvl="0" w:tplc="DE8A03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DE7A41"/>
    <w:multiLevelType w:val="hybridMultilevel"/>
    <w:tmpl w:val="A12240B4"/>
    <w:lvl w:ilvl="0" w:tplc="DE8A039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21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3"/>
  </w:num>
  <w:num w:numId="16">
    <w:abstractNumId w:val="11"/>
  </w:num>
  <w:num w:numId="17">
    <w:abstractNumId w:val="13"/>
  </w:num>
  <w:num w:numId="18">
    <w:abstractNumId w:val="1"/>
  </w:num>
  <w:num w:numId="19">
    <w:abstractNumId w:val="12"/>
  </w:num>
  <w:num w:numId="20">
    <w:abstractNumId w:val="24"/>
  </w:num>
  <w:num w:numId="21">
    <w:abstractNumId w:val="8"/>
  </w:num>
  <w:num w:numId="22">
    <w:abstractNumId w:val="18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6"/>
  </w:num>
  <w:num w:numId="2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F25"/>
    <w:rsid w:val="00002D6E"/>
    <w:rsid w:val="00004FCF"/>
    <w:rsid w:val="00033032"/>
    <w:rsid w:val="00043CCA"/>
    <w:rsid w:val="000505E6"/>
    <w:rsid w:val="000624F6"/>
    <w:rsid w:val="000647EF"/>
    <w:rsid w:val="0007174A"/>
    <w:rsid w:val="00072826"/>
    <w:rsid w:val="00074074"/>
    <w:rsid w:val="0007648B"/>
    <w:rsid w:val="00096CA7"/>
    <w:rsid w:val="000B601A"/>
    <w:rsid w:val="000B67A8"/>
    <w:rsid w:val="000C000B"/>
    <w:rsid w:val="000C0AA0"/>
    <w:rsid w:val="000C6F01"/>
    <w:rsid w:val="000C7FDB"/>
    <w:rsid w:val="000D128E"/>
    <w:rsid w:val="000D6E81"/>
    <w:rsid w:val="000D71F5"/>
    <w:rsid w:val="000D751E"/>
    <w:rsid w:val="000E0349"/>
    <w:rsid w:val="000E6C88"/>
    <w:rsid w:val="000F3022"/>
    <w:rsid w:val="00100B18"/>
    <w:rsid w:val="0010295A"/>
    <w:rsid w:val="00112F93"/>
    <w:rsid w:val="0011339B"/>
    <w:rsid w:val="00121431"/>
    <w:rsid w:val="00127DC6"/>
    <w:rsid w:val="0013343D"/>
    <w:rsid w:val="00133D94"/>
    <w:rsid w:val="001341CC"/>
    <w:rsid w:val="00137849"/>
    <w:rsid w:val="001403DD"/>
    <w:rsid w:val="00140E18"/>
    <w:rsid w:val="00142276"/>
    <w:rsid w:val="00142CC4"/>
    <w:rsid w:val="00146A98"/>
    <w:rsid w:val="00150C5E"/>
    <w:rsid w:val="001523A8"/>
    <w:rsid w:val="0016376E"/>
    <w:rsid w:val="00164AF3"/>
    <w:rsid w:val="00173829"/>
    <w:rsid w:val="00173B4D"/>
    <w:rsid w:val="00180C23"/>
    <w:rsid w:val="001826BF"/>
    <w:rsid w:val="001829FC"/>
    <w:rsid w:val="001937FA"/>
    <w:rsid w:val="001A119B"/>
    <w:rsid w:val="001A21BD"/>
    <w:rsid w:val="001A4ABE"/>
    <w:rsid w:val="001A593E"/>
    <w:rsid w:val="001A5B9D"/>
    <w:rsid w:val="001B4FD2"/>
    <w:rsid w:val="001B7B55"/>
    <w:rsid w:val="001C16E4"/>
    <w:rsid w:val="001D220B"/>
    <w:rsid w:val="001D3B4A"/>
    <w:rsid w:val="001D4508"/>
    <w:rsid w:val="001D7C65"/>
    <w:rsid w:val="001E354D"/>
    <w:rsid w:val="001E4B9F"/>
    <w:rsid w:val="001F18B6"/>
    <w:rsid w:val="001F28AD"/>
    <w:rsid w:val="001F5E1A"/>
    <w:rsid w:val="001F5EAF"/>
    <w:rsid w:val="00200B18"/>
    <w:rsid w:val="00200DD4"/>
    <w:rsid w:val="00203F5C"/>
    <w:rsid w:val="00205F54"/>
    <w:rsid w:val="00207E4A"/>
    <w:rsid w:val="002118D1"/>
    <w:rsid w:val="00214C27"/>
    <w:rsid w:val="002240C0"/>
    <w:rsid w:val="00227F45"/>
    <w:rsid w:val="00231B04"/>
    <w:rsid w:val="00231EBC"/>
    <w:rsid w:val="00232C50"/>
    <w:rsid w:val="0024064D"/>
    <w:rsid w:val="002408F3"/>
    <w:rsid w:val="00242CAE"/>
    <w:rsid w:val="002458D6"/>
    <w:rsid w:val="002500BD"/>
    <w:rsid w:val="00261E8C"/>
    <w:rsid w:val="00263019"/>
    <w:rsid w:val="00264579"/>
    <w:rsid w:val="00265D87"/>
    <w:rsid w:val="0026658F"/>
    <w:rsid w:val="0027018B"/>
    <w:rsid w:val="002745CE"/>
    <w:rsid w:val="00280B2A"/>
    <w:rsid w:val="00281890"/>
    <w:rsid w:val="00286328"/>
    <w:rsid w:val="00287745"/>
    <w:rsid w:val="00291AEA"/>
    <w:rsid w:val="00295FA0"/>
    <w:rsid w:val="002A0312"/>
    <w:rsid w:val="002A1E80"/>
    <w:rsid w:val="002A38FC"/>
    <w:rsid w:val="002A5AF7"/>
    <w:rsid w:val="002A706D"/>
    <w:rsid w:val="002A7423"/>
    <w:rsid w:val="002A7BA7"/>
    <w:rsid w:val="002B0029"/>
    <w:rsid w:val="002B16A1"/>
    <w:rsid w:val="002B1D2D"/>
    <w:rsid w:val="002B2E2F"/>
    <w:rsid w:val="002B3F3B"/>
    <w:rsid w:val="002B7001"/>
    <w:rsid w:val="002C0879"/>
    <w:rsid w:val="002C203F"/>
    <w:rsid w:val="002C460A"/>
    <w:rsid w:val="002C73EB"/>
    <w:rsid w:val="002D08CD"/>
    <w:rsid w:val="002D58E8"/>
    <w:rsid w:val="002D6425"/>
    <w:rsid w:val="002E2C42"/>
    <w:rsid w:val="002E5B9F"/>
    <w:rsid w:val="002E5C43"/>
    <w:rsid w:val="002E6270"/>
    <w:rsid w:val="002F2FA3"/>
    <w:rsid w:val="002F479D"/>
    <w:rsid w:val="002F4C62"/>
    <w:rsid w:val="00312E92"/>
    <w:rsid w:val="00321AA5"/>
    <w:rsid w:val="00321C90"/>
    <w:rsid w:val="00325067"/>
    <w:rsid w:val="0033290E"/>
    <w:rsid w:val="00333BCD"/>
    <w:rsid w:val="003409C8"/>
    <w:rsid w:val="0034218A"/>
    <w:rsid w:val="003421C9"/>
    <w:rsid w:val="00345050"/>
    <w:rsid w:val="00346D17"/>
    <w:rsid w:val="00351A45"/>
    <w:rsid w:val="00356294"/>
    <w:rsid w:val="003641CF"/>
    <w:rsid w:val="00364B7D"/>
    <w:rsid w:val="0036526F"/>
    <w:rsid w:val="00366DE3"/>
    <w:rsid w:val="00382AAA"/>
    <w:rsid w:val="00383A62"/>
    <w:rsid w:val="00383C35"/>
    <w:rsid w:val="00387507"/>
    <w:rsid w:val="0039034F"/>
    <w:rsid w:val="0039227C"/>
    <w:rsid w:val="00393AF3"/>
    <w:rsid w:val="003A4E5C"/>
    <w:rsid w:val="003A5A8D"/>
    <w:rsid w:val="003B21D4"/>
    <w:rsid w:val="003B5BE2"/>
    <w:rsid w:val="003C0A43"/>
    <w:rsid w:val="003C18FA"/>
    <w:rsid w:val="003C3A77"/>
    <w:rsid w:val="003C3A90"/>
    <w:rsid w:val="003D38C2"/>
    <w:rsid w:val="003D4FA7"/>
    <w:rsid w:val="003E0320"/>
    <w:rsid w:val="003E1BC4"/>
    <w:rsid w:val="003E5276"/>
    <w:rsid w:val="003E6173"/>
    <w:rsid w:val="003F0714"/>
    <w:rsid w:val="003F142B"/>
    <w:rsid w:val="003F3700"/>
    <w:rsid w:val="003F3A2F"/>
    <w:rsid w:val="003F531A"/>
    <w:rsid w:val="0040498A"/>
    <w:rsid w:val="004078CC"/>
    <w:rsid w:val="0041136B"/>
    <w:rsid w:val="004217CD"/>
    <w:rsid w:val="004230EA"/>
    <w:rsid w:val="0042533E"/>
    <w:rsid w:val="0043153E"/>
    <w:rsid w:val="004363DC"/>
    <w:rsid w:val="00441B9B"/>
    <w:rsid w:val="00442B71"/>
    <w:rsid w:val="00444CA8"/>
    <w:rsid w:val="00445C1B"/>
    <w:rsid w:val="00447382"/>
    <w:rsid w:val="00463373"/>
    <w:rsid w:val="00464138"/>
    <w:rsid w:val="0046526B"/>
    <w:rsid w:val="00465343"/>
    <w:rsid w:val="0046670C"/>
    <w:rsid w:val="004671D4"/>
    <w:rsid w:val="004709F8"/>
    <w:rsid w:val="00471221"/>
    <w:rsid w:val="00472D2A"/>
    <w:rsid w:val="00474768"/>
    <w:rsid w:val="004813D6"/>
    <w:rsid w:val="0048433F"/>
    <w:rsid w:val="0048511D"/>
    <w:rsid w:val="004865F1"/>
    <w:rsid w:val="00490DCB"/>
    <w:rsid w:val="00493940"/>
    <w:rsid w:val="00494C97"/>
    <w:rsid w:val="00495467"/>
    <w:rsid w:val="00495E99"/>
    <w:rsid w:val="00497082"/>
    <w:rsid w:val="004A4796"/>
    <w:rsid w:val="004A5C4D"/>
    <w:rsid w:val="004B4420"/>
    <w:rsid w:val="004B717D"/>
    <w:rsid w:val="004C5A34"/>
    <w:rsid w:val="004C792C"/>
    <w:rsid w:val="004D0AD0"/>
    <w:rsid w:val="004D27C2"/>
    <w:rsid w:val="004D7304"/>
    <w:rsid w:val="004E0267"/>
    <w:rsid w:val="004E4261"/>
    <w:rsid w:val="004E75AD"/>
    <w:rsid w:val="004F407E"/>
    <w:rsid w:val="004F7CE5"/>
    <w:rsid w:val="00506932"/>
    <w:rsid w:val="0051203F"/>
    <w:rsid w:val="0051317A"/>
    <w:rsid w:val="00513FCE"/>
    <w:rsid w:val="00520B82"/>
    <w:rsid w:val="00520C93"/>
    <w:rsid w:val="00522C38"/>
    <w:rsid w:val="0054151C"/>
    <w:rsid w:val="00544F61"/>
    <w:rsid w:val="00547029"/>
    <w:rsid w:val="00547DC0"/>
    <w:rsid w:val="005515B7"/>
    <w:rsid w:val="005531A0"/>
    <w:rsid w:val="0055693E"/>
    <w:rsid w:val="00561B0B"/>
    <w:rsid w:val="0056461F"/>
    <w:rsid w:val="00572D09"/>
    <w:rsid w:val="00580D11"/>
    <w:rsid w:val="00581D37"/>
    <w:rsid w:val="005974E3"/>
    <w:rsid w:val="005A0843"/>
    <w:rsid w:val="005A12A6"/>
    <w:rsid w:val="005A19D5"/>
    <w:rsid w:val="005A70A5"/>
    <w:rsid w:val="005A7100"/>
    <w:rsid w:val="005A7850"/>
    <w:rsid w:val="005B07D9"/>
    <w:rsid w:val="005B0A2D"/>
    <w:rsid w:val="005B2272"/>
    <w:rsid w:val="005B6650"/>
    <w:rsid w:val="005B7473"/>
    <w:rsid w:val="005C4EAC"/>
    <w:rsid w:val="005C5CF8"/>
    <w:rsid w:val="005C7D88"/>
    <w:rsid w:val="005D1A64"/>
    <w:rsid w:val="005D1D40"/>
    <w:rsid w:val="005D496B"/>
    <w:rsid w:val="005D5220"/>
    <w:rsid w:val="005D6B19"/>
    <w:rsid w:val="005D74B8"/>
    <w:rsid w:val="005E2C1F"/>
    <w:rsid w:val="005E3C0A"/>
    <w:rsid w:val="005E48C5"/>
    <w:rsid w:val="005F21A2"/>
    <w:rsid w:val="005F30FD"/>
    <w:rsid w:val="005F762B"/>
    <w:rsid w:val="00601429"/>
    <w:rsid w:val="00602E50"/>
    <w:rsid w:val="00606281"/>
    <w:rsid w:val="00607F98"/>
    <w:rsid w:val="0061113F"/>
    <w:rsid w:val="00614CFC"/>
    <w:rsid w:val="006243F9"/>
    <w:rsid w:val="00625AA8"/>
    <w:rsid w:val="006318CB"/>
    <w:rsid w:val="00632E8A"/>
    <w:rsid w:val="00644DC0"/>
    <w:rsid w:val="00651F25"/>
    <w:rsid w:val="00653B57"/>
    <w:rsid w:val="006556CE"/>
    <w:rsid w:val="006578EA"/>
    <w:rsid w:val="006603AD"/>
    <w:rsid w:val="0066060F"/>
    <w:rsid w:val="006651AB"/>
    <w:rsid w:val="0066521A"/>
    <w:rsid w:val="00667D54"/>
    <w:rsid w:val="00671224"/>
    <w:rsid w:val="006724D0"/>
    <w:rsid w:val="00674933"/>
    <w:rsid w:val="0067510C"/>
    <w:rsid w:val="00675583"/>
    <w:rsid w:val="0067689B"/>
    <w:rsid w:val="00685D72"/>
    <w:rsid w:val="0069047C"/>
    <w:rsid w:val="006921E4"/>
    <w:rsid w:val="006947EC"/>
    <w:rsid w:val="00696887"/>
    <w:rsid w:val="006A0BF2"/>
    <w:rsid w:val="006A3052"/>
    <w:rsid w:val="006A5226"/>
    <w:rsid w:val="006A6C39"/>
    <w:rsid w:val="006A6D3F"/>
    <w:rsid w:val="006B2502"/>
    <w:rsid w:val="006B37C1"/>
    <w:rsid w:val="006C1026"/>
    <w:rsid w:val="006C54E6"/>
    <w:rsid w:val="006C5D9A"/>
    <w:rsid w:val="006C5EFB"/>
    <w:rsid w:val="006C7AF8"/>
    <w:rsid w:val="006D24FE"/>
    <w:rsid w:val="006D25B6"/>
    <w:rsid w:val="006D3F01"/>
    <w:rsid w:val="006E056E"/>
    <w:rsid w:val="006E4B0E"/>
    <w:rsid w:val="006E68B1"/>
    <w:rsid w:val="006E6AA1"/>
    <w:rsid w:val="006F0284"/>
    <w:rsid w:val="006F23E0"/>
    <w:rsid w:val="006F2F66"/>
    <w:rsid w:val="006F47BF"/>
    <w:rsid w:val="007002B2"/>
    <w:rsid w:val="00700346"/>
    <w:rsid w:val="00701BBD"/>
    <w:rsid w:val="007036CA"/>
    <w:rsid w:val="00704AB0"/>
    <w:rsid w:val="00707F04"/>
    <w:rsid w:val="00710CC5"/>
    <w:rsid w:val="0071272F"/>
    <w:rsid w:val="007141F1"/>
    <w:rsid w:val="0071765D"/>
    <w:rsid w:val="00727244"/>
    <w:rsid w:val="007274D4"/>
    <w:rsid w:val="00734D76"/>
    <w:rsid w:val="00736680"/>
    <w:rsid w:val="0073740C"/>
    <w:rsid w:val="007438AE"/>
    <w:rsid w:val="00750D02"/>
    <w:rsid w:val="007551C8"/>
    <w:rsid w:val="0075661F"/>
    <w:rsid w:val="00760A85"/>
    <w:rsid w:val="00765EF2"/>
    <w:rsid w:val="00770317"/>
    <w:rsid w:val="007721A6"/>
    <w:rsid w:val="007754C3"/>
    <w:rsid w:val="00784FD8"/>
    <w:rsid w:val="00791D37"/>
    <w:rsid w:val="0079392F"/>
    <w:rsid w:val="00794F08"/>
    <w:rsid w:val="007A39C9"/>
    <w:rsid w:val="007A4774"/>
    <w:rsid w:val="007B0FCA"/>
    <w:rsid w:val="007B2369"/>
    <w:rsid w:val="007B3E3B"/>
    <w:rsid w:val="007B50B8"/>
    <w:rsid w:val="007C1252"/>
    <w:rsid w:val="007C1DBD"/>
    <w:rsid w:val="007D0FCF"/>
    <w:rsid w:val="007D5919"/>
    <w:rsid w:val="007D69AF"/>
    <w:rsid w:val="007E3BF9"/>
    <w:rsid w:val="007E6637"/>
    <w:rsid w:val="007F0CD2"/>
    <w:rsid w:val="007F308F"/>
    <w:rsid w:val="00802795"/>
    <w:rsid w:val="00803841"/>
    <w:rsid w:val="00811D1D"/>
    <w:rsid w:val="00812D62"/>
    <w:rsid w:val="00814B27"/>
    <w:rsid w:val="00816836"/>
    <w:rsid w:val="00825783"/>
    <w:rsid w:val="00827B63"/>
    <w:rsid w:val="008328A3"/>
    <w:rsid w:val="00835C8A"/>
    <w:rsid w:val="00842986"/>
    <w:rsid w:val="00842998"/>
    <w:rsid w:val="008502F1"/>
    <w:rsid w:val="008524C9"/>
    <w:rsid w:val="00856915"/>
    <w:rsid w:val="00860DF8"/>
    <w:rsid w:val="008619F8"/>
    <w:rsid w:val="00870D32"/>
    <w:rsid w:val="00872154"/>
    <w:rsid w:val="00880353"/>
    <w:rsid w:val="00882104"/>
    <w:rsid w:val="0088240C"/>
    <w:rsid w:val="00884D87"/>
    <w:rsid w:val="008868C4"/>
    <w:rsid w:val="00887558"/>
    <w:rsid w:val="00887C6D"/>
    <w:rsid w:val="00890B50"/>
    <w:rsid w:val="0089578D"/>
    <w:rsid w:val="008962D8"/>
    <w:rsid w:val="008A0CF7"/>
    <w:rsid w:val="008A24B7"/>
    <w:rsid w:val="008A6FA1"/>
    <w:rsid w:val="008A7A7B"/>
    <w:rsid w:val="008B1DAA"/>
    <w:rsid w:val="008B668F"/>
    <w:rsid w:val="008B6F9E"/>
    <w:rsid w:val="008C4974"/>
    <w:rsid w:val="008C6923"/>
    <w:rsid w:val="008D0EB9"/>
    <w:rsid w:val="008D220C"/>
    <w:rsid w:val="008D4211"/>
    <w:rsid w:val="008F36FC"/>
    <w:rsid w:val="008F6967"/>
    <w:rsid w:val="009030CF"/>
    <w:rsid w:val="0090565E"/>
    <w:rsid w:val="00906A9E"/>
    <w:rsid w:val="00910ADA"/>
    <w:rsid w:val="0091122A"/>
    <w:rsid w:val="00922F0F"/>
    <w:rsid w:val="00934055"/>
    <w:rsid w:val="0093433A"/>
    <w:rsid w:val="0093467A"/>
    <w:rsid w:val="009358EC"/>
    <w:rsid w:val="00937230"/>
    <w:rsid w:val="00937B66"/>
    <w:rsid w:val="009424EF"/>
    <w:rsid w:val="0094783C"/>
    <w:rsid w:val="00952314"/>
    <w:rsid w:val="0095510D"/>
    <w:rsid w:val="009558D2"/>
    <w:rsid w:val="009563E0"/>
    <w:rsid w:val="009601B2"/>
    <w:rsid w:val="009619FC"/>
    <w:rsid w:val="009630C7"/>
    <w:rsid w:val="00994B45"/>
    <w:rsid w:val="0099660D"/>
    <w:rsid w:val="009A29C0"/>
    <w:rsid w:val="009A6690"/>
    <w:rsid w:val="009B0AFF"/>
    <w:rsid w:val="009B2EB1"/>
    <w:rsid w:val="009B3F29"/>
    <w:rsid w:val="009B47D4"/>
    <w:rsid w:val="009B7C4A"/>
    <w:rsid w:val="009C3ADC"/>
    <w:rsid w:val="009C3C6F"/>
    <w:rsid w:val="009C6DD1"/>
    <w:rsid w:val="009D28D7"/>
    <w:rsid w:val="009D2E99"/>
    <w:rsid w:val="009D4429"/>
    <w:rsid w:val="009D7B96"/>
    <w:rsid w:val="009E1D99"/>
    <w:rsid w:val="009E27C9"/>
    <w:rsid w:val="009F1776"/>
    <w:rsid w:val="009F38CA"/>
    <w:rsid w:val="009F3E36"/>
    <w:rsid w:val="009F4899"/>
    <w:rsid w:val="00A0133A"/>
    <w:rsid w:val="00A0145F"/>
    <w:rsid w:val="00A01E96"/>
    <w:rsid w:val="00A02A20"/>
    <w:rsid w:val="00A05293"/>
    <w:rsid w:val="00A059B2"/>
    <w:rsid w:val="00A15159"/>
    <w:rsid w:val="00A26136"/>
    <w:rsid w:val="00A31943"/>
    <w:rsid w:val="00A32317"/>
    <w:rsid w:val="00A33B34"/>
    <w:rsid w:val="00A356BE"/>
    <w:rsid w:val="00A36314"/>
    <w:rsid w:val="00A44292"/>
    <w:rsid w:val="00A4490B"/>
    <w:rsid w:val="00A54A81"/>
    <w:rsid w:val="00A601A1"/>
    <w:rsid w:val="00A62029"/>
    <w:rsid w:val="00A7413F"/>
    <w:rsid w:val="00A80110"/>
    <w:rsid w:val="00A827EA"/>
    <w:rsid w:val="00A82938"/>
    <w:rsid w:val="00A91DBD"/>
    <w:rsid w:val="00A97073"/>
    <w:rsid w:val="00AA1ACE"/>
    <w:rsid w:val="00AB00F9"/>
    <w:rsid w:val="00AB1C30"/>
    <w:rsid w:val="00AB1E6E"/>
    <w:rsid w:val="00AB2198"/>
    <w:rsid w:val="00AB644C"/>
    <w:rsid w:val="00AB7405"/>
    <w:rsid w:val="00AC495C"/>
    <w:rsid w:val="00AC5723"/>
    <w:rsid w:val="00AD1140"/>
    <w:rsid w:val="00AD1A5B"/>
    <w:rsid w:val="00AD1D59"/>
    <w:rsid w:val="00AE0005"/>
    <w:rsid w:val="00AE0219"/>
    <w:rsid w:val="00AE11B7"/>
    <w:rsid w:val="00AE4497"/>
    <w:rsid w:val="00AF0B99"/>
    <w:rsid w:val="00AF3E36"/>
    <w:rsid w:val="00AF4CC5"/>
    <w:rsid w:val="00B01DFD"/>
    <w:rsid w:val="00B03A61"/>
    <w:rsid w:val="00B07AA3"/>
    <w:rsid w:val="00B07FD2"/>
    <w:rsid w:val="00B109B0"/>
    <w:rsid w:val="00B11679"/>
    <w:rsid w:val="00B16F57"/>
    <w:rsid w:val="00B17FA3"/>
    <w:rsid w:val="00B20F78"/>
    <w:rsid w:val="00B2263F"/>
    <w:rsid w:val="00B2297E"/>
    <w:rsid w:val="00B249AF"/>
    <w:rsid w:val="00B25313"/>
    <w:rsid w:val="00B42C97"/>
    <w:rsid w:val="00B448BD"/>
    <w:rsid w:val="00B45626"/>
    <w:rsid w:val="00B552CA"/>
    <w:rsid w:val="00B57225"/>
    <w:rsid w:val="00B63898"/>
    <w:rsid w:val="00B678FA"/>
    <w:rsid w:val="00B804E0"/>
    <w:rsid w:val="00B82182"/>
    <w:rsid w:val="00B852B9"/>
    <w:rsid w:val="00B86ED8"/>
    <w:rsid w:val="00B95537"/>
    <w:rsid w:val="00B95576"/>
    <w:rsid w:val="00B96444"/>
    <w:rsid w:val="00BA03F1"/>
    <w:rsid w:val="00BA20EB"/>
    <w:rsid w:val="00BA40CF"/>
    <w:rsid w:val="00BA748F"/>
    <w:rsid w:val="00BB6F70"/>
    <w:rsid w:val="00BB74F8"/>
    <w:rsid w:val="00BB78D0"/>
    <w:rsid w:val="00BC037B"/>
    <w:rsid w:val="00BC141A"/>
    <w:rsid w:val="00BC18B9"/>
    <w:rsid w:val="00BC1F67"/>
    <w:rsid w:val="00BC2131"/>
    <w:rsid w:val="00BC61F8"/>
    <w:rsid w:val="00BD3159"/>
    <w:rsid w:val="00BD3A9A"/>
    <w:rsid w:val="00BD3E7C"/>
    <w:rsid w:val="00BD6AC6"/>
    <w:rsid w:val="00BD7A1E"/>
    <w:rsid w:val="00BE6B49"/>
    <w:rsid w:val="00BF5905"/>
    <w:rsid w:val="00C05C4F"/>
    <w:rsid w:val="00C121FD"/>
    <w:rsid w:val="00C12640"/>
    <w:rsid w:val="00C15DAA"/>
    <w:rsid w:val="00C1731A"/>
    <w:rsid w:val="00C17508"/>
    <w:rsid w:val="00C21329"/>
    <w:rsid w:val="00C25C9C"/>
    <w:rsid w:val="00C32C16"/>
    <w:rsid w:val="00C362D5"/>
    <w:rsid w:val="00C407D6"/>
    <w:rsid w:val="00C434E9"/>
    <w:rsid w:val="00C46033"/>
    <w:rsid w:val="00C50B73"/>
    <w:rsid w:val="00C53ADB"/>
    <w:rsid w:val="00C57169"/>
    <w:rsid w:val="00C60FEC"/>
    <w:rsid w:val="00C64A42"/>
    <w:rsid w:val="00C67661"/>
    <w:rsid w:val="00C8111A"/>
    <w:rsid w:val="00C8248A"/>
    <w:rsid w:val="00C83459"/>
    <w:rsid w:val="00C862BC"/>
    <w:rsid w:val="00C87B5B"/>
    <w:rsid w:val="00C913CB"/>
    <w:rsid w:val="00C94A94"/>
    <w:rsid w:val="00C96D54"/>
    <w:rsid w:val="00C97593"/>
    <w:rsid w:val="00CA44F8"/>
    <w:rsid w:val="00CA5A5C"/>
    <w:rsid w:val="00CB0BCD"/>
    <w:rsid w:val="00CB2F11"/>
    <w:rsid w:val="00CC20F5"/>
    <w:rsid w:val="00CC305B"/>
    <w:rsid w:val="00CC3505"/>
    <w:rsid w:val="00CC39E0"/>
    <w:rsid w:val="00CD31C5"/>
    <w:rsid w:val="00CD754A"/>
    <w:rsid w:val="00CD7FBA"/>
    <w:rsid w:val="00CE030B"/>
    <w:rsid w:val="00CE7E45"/>
    <w:rsid w:val="00CF5A7B"/>
    <w:rsid w:val="00D002EC"/>
    <w:rsid w:val="00D013BD"/>
    <w:rsid w:val="00D03B7F"/>
    <w:rsid w:val="00D1010F"/>
    <w:rsid w:val="00D14D6E"/>
    <w:rsid w:val="00D207C3"/>
    <w:rsid w:val="00D2482C"/>
    <w:rsid w:val="00D3673B"/>
    <w:rsid w:val="00D37125"/>
    <w:rsid w:val="00D436D5"/>
    <w:rsid w:val="00D51580"/>
    <w:rsid w:val="00D5373B"/>
    <w:rsid w:val="00D56162"/>
    <w:rsid w:val="00D60D4B"/>
    <w:rsid w:val="00D61F95"/>
    <w:rsid w:val="00D6799C"/>
    <w:rsid w:val="00D744C3"/>
    <w:rsid w:val="00D7556E"/>
    <w:rsid w:val="00D81BBA"/>
    <w:rsid w:val="00D82B64"/>
    <w:rsid w:val="00D82DF1"/>
    <w:rsid w:val="00D85F19"/>
    <w:rsid w:val="00D9007F"/>
    <w:rsid w:val="00D92025"/>
    <w:rsid w:val="00D95BE0"/>
    <w:rsid w:val="00DA59B9"/>
    <w:rsid w:val="00DB1C26"/>
    <w:rsid w:val="00DC2B35"/>
    <w:rsid w:val="00DC6955"/>
    <w:rsid w:val="00DC7C35"/>
    <w:rsid w:val="00DD1867"/>
    <w:rsid w:val="00DD235C"/>
    <w:rsid w:val="00DD7655"/>
    <w:rsid w:val="00DE04C5"/>
    <w:rsid w:val="00DE168F"/>
    <w:rsid w:val="00DE241E"/>
    <w:rsid w:val="00DE45CC"/>
    <w:rsid w:val="00DE62EA"/>
    <w:rsid w:val="00DE7837"/>
    <w:rsid w:val="00DF635F"/>
    <w:rsid w:val="00DF73E9"/>
    <w:rsid w:val="00DF77F0"/>
    <w:rsid w:val="00E01171"/>
    <w:rsid w:val="00E0167F"/>
    <w:rsid w:val="00E01E10"/>
    <w:rsid w:val="00E02FC8"/>
    <w:rsid w:val="00E05D2F"/>
    <w:rsid w:val="00E1093E"/>
    <w:rsid w:val="00E12B95"/>
    <w:rsid w:val="00E133E1"/>
    <w:rsid w:val="00E1662C"/>
    <w:rsid w:val="00E20593"/>
    <w:rsid w:val="00E22249"/>
    <w:rsid w:val="00E25868"/>
    <w:rsid w:val="00E27DC5"/>
    <w:rsid w:val="00E320DC"/>
    <w:rsid w:val="00E35D5E"/>
    <w:rsid w:val="00E4113B"/>
    <w:rsid w:val="00E47EA3"/>
    <w:rsid w:val="00E51950"/>
    <w:rsid w:val="00E523B2"/>
    <w:rsid w:val="00E524C9"/>
    <w:rsid w:val="00E60875"/>
    <w:rsid w:val="00E7723D"/>
    <w:rsid w:val="00E84682"/>
    <w:rsid w:val="00E8571B"/>
    <w:rsid w:val="00E86C5E"/>
    <w:rsid w:val="00E90E1C"/>
    <w:rsid w:val="00EA0B9E"/>
    <w:rsid w:val="00EA228D"/>
    <w:rsid w:val="00EA3DBC"/>
    <w:rsid w:val="00EA7F78"/>
    <w:rsid w:val="00EC013C"/>
    <w:rsid w:val="00EC0937"/>
    <w:rsid w:val="00EC37FC"/>
    <w:rsid w:val="00EC77FC"/>
    <w:rsid w:val="00ED0A4F"/>
    <w:rsid w:val="00ED1A22"/>
    <w:rsid w:val="00ED2DD7"/>
    <w:rsid w:val="00ED61C9"/>
    <w:rsid w:val="00ED6414"/>
    <w:rsid w:val="00ED6CCD"/>
    <w:rsid w:val="00ED6E22"/>
    <w:rsid w:val="00EE11DA"/>
    <w:rsid w:val="00EE7183"/>
    <w:rsid w:val="00EF7C81"/>
    <w:rsid w:val="00F02A0F"/>
    <w:rsid w:val="00F02ACE"/>
    <w:rsid w:val="00F0554A"/>
    <w:rsid w:val="00F06C62"/>
    <w:rsid w:val="00F1017B"/>
    <w:rsid w:val="00F10733"/>
    <w:rsid w:val="00F12A80"/>
    <w:rsid w:val="00F12CB4"/>
    <w:rsid w:val="00F16B37"/>
    <w:rsid w:val="00F17D12"/>
    <w:rsid w:val="00F2773F"/>
    <w:rsid w:val="00F4434E"/>
    <w:rsid w:val="00F44875"/>
    <w:rsid w:val="00F44F13"/>
    <w:rsid w:val="00F50B85"/>
    <w:rsid w:val="00F516B2"/>
    <w:rsid w:val="00F55CEF"/>
    <w:rsid w:val="00F63357"/>
    <w:rsid w:val="00F64472"/>
    <w:rsid w:val="00F72783"/>
    <w:rsid w:val="00F74A65"/>
    <w:rsid w:val="00F777F8"/>
    <w:rsid w:val="00F91E97"/>
    <w:rsid w:val="00FA2669"/>
    <w:rsid w:val="00FA2F94"/>
    <w:rsid w:val="00FC0020"/>
    <w:rsid w:val="00FC3190"/>
    <w:rsid w:val="00FD0710"/>
    <w:rsid w:val="00FD2DC8"/>
    <w:rsid w:val="00FD3EBB"/>
    <w:rsid w:val="00FE33ED"/>
    <w:rsid w:val="00FE3F37"/>
    <w:rsid w:val="00FE5166"/>
    <w:rsid w:val="00FF5315"/>
    <w:rsid w:val="00FF62D9"/>
    <w:rsid w:val="00FF70FA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0692d9"/>
    </o:shapedefaults>
    <o:shapelayout v:ext="edit">
      <o:idmap v:ext="edit" data="1"/>
    </o:shapelayout>
  </w:shapeDefaults>
  <w:decimalSymbol w:val=","/>
  <w:listSeparator w:val=";"/>
  <w14:docId w14:val="3CE01783"/>
  <w15:docId w15:val="{93CE5256-ED6A-45EE-9931-18B9F8003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link w:val="HeaderChar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0C0AA0"/>
    <w:rPr>
      <w:rFonts w:ascii="Tahoma" w:hAnsi="Tahoma" w:cs="Tahoma"/>
      <w:sz w:val="16"/>
      <w:szCs w:val="16"/>
      <w:lang w:val="en-CA"/>
    </w:rPr>
  </w:style>
  <w:style w:type="character" w:customStyle="1" w:styleId="FooterChar">
    <w:name w:val="Footer Char"/>
    <w:link w:val="Footer"/>
    <w:uiPriority w:val="99"/>
    <w:rsid w:val="002745CE"/>
    <w:rPr>
      <w:sz w:val="24"/>
      <w:szCs w:val="24"/>
      <w:lang w:val="en-CA" w:eastAsia="en-US"/>
    </w:rPr>
  </w:style>
  <w:style w:type="character" w:customStyle="1" w:styleId="UnresolvedMention">
    <w:name w:val="Unresolved Mention"/>
    <w:uiPriority w:val="99"/>
    <w:semiHidden/>
    <w:unhideWhenUsed/>
    <w:rsid w:val="002745CE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24064D"/>
    <w:rPr>
      <w:sz w:val="24"/>
      <w:szCs w:val="24"/>
      <w:lang w:val="en-CA" w:eastAsia="en-US"/>
    </w:rPr>
  </w:style>
  <w:style w:type="paragraph" w:styleId="ListParagraph">
    <w:name w:val="List Paragraph"/>
    <w:basedOn w:val="Normal"/>
    <w:qFormat/>
    <w:rsid w:val="00A91DBD"/>
    <w:pPr>
      <w:ind w:left="720"/>
      <w:contextualSpacing/>
    </w:pPr>
    <w:rPr>
      <w:lang w:val="en-US"/>
    </w:rPr>
  </w:style>
  <w:style w:type="character" w:styleId="Strong">
    <w:name w:val="Strong"/>
    <w:qFormat/>
    <w:rsid w:val="00A91DBD"/>
    <w:rPr>
      <w:b/>
      <w:bCs/>
    </w:rPr>
  </w:style>
  <w:style w:type="paragraph" w:styleId="NormalWeb">
    <w:name w:val="Normal (Web)"/>
    <w:basedOn w:val="Normal"/>
    <w:uiPriority w:val="99"/>
    <w:unhideWhenUsed/>
    <w:rsid w:val="003E1BC4"/>
    <w:pPr>
      <w:spacing w:before="100" w:beforeAutospacing="1" w:after="100" w:afterAutospacing="1"/>
    </w:pPr>
    <w:rPr>
      <w:lang w:val="en-US"/>
    </w:rPr>
  </w:style>
  <w:style w:type="numbering" w:customStyle="1" w:styleId="NoList1">
    <w:name w:val="No List1"/>
    <w:next w:val="NoList"/>
    <w:semiHidden/>
    <w:rsid w:val="006C7AF8"/>
  </w:style>
  <w:style w:type="character" w:styleId="PageNumber">
    <w:name w:val="page number"/>
    <w:basedOn w:val="DefaultParagraphFont"/>
    <w:rsid w:val="006C7AF8"/>
  </w:style>
  <w:style w:type="numbering" w:customStyle="1" w:styleId="Style1">
    <w:name w:val="Style1"/>
    <w:rsid w:val="006C7AF8"/>
    <w:pPr>
      <w:numPr>
        <w:numId w:val="14"/>
      </w:numPr>
    </w:pPr>
  </w:style>
  <w:style w:type="paragraph" w:customStyle="1" w:styleId="Bezrazmaka">
    <w:name w:val="Bez razmaka"/>
    <w:qFormat/>
    <w:rsid w:val="006C7AF8"/>
    <w:rPr>
      <w:rFonts w:ascii="Calibri" w:eastAsia="Calibri" w:hAnsi="Calibri"/>
      <w:sz w:val="22"/>
      <w:szCs w:val="22"/>
      <w:lang w:val="bs-Latn-BA" w:eastAsia="en-US"/>
    </w:rPr>
  </w:style>
  <w:style w:type="paragraph" w:customStyle="1" w:styleId="Pasussalistom">
    <w:name w:val="Pasus sa listom"/>
    <w:basedOn w:val="Normal"/>
    <w:qFormat/>
    <w:rsid w:val="006C7A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s-Latn-BA"/>
    </w:rPr>
  </w:style>
  <w:style w:type="character" w:customStyle="1" w:styleId="currenthithighlight">
    <w:name w:val="currenthithighlight"/>
    <w:basedOn w:val="DefaultParagraphFont"/>
    <w:rsid w:val="00B249AF"/>
  </w:style>
  <w:style w:type="character" w:customStyle="1" w:styleId="highlight">
    <w:name w:val="highlight"/>
    <w:basedOn w:val="DefaultParagraphFont"/>
    <w:rsid w:val="00B2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9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A.SIMIC\AppData\Roaming\Microsoft\Templates\novi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50A4F-6063-4FE0-9BE1-5C054320D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novi memo</Template>
  <TotalTime>10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subject/>
  <dc:creator>mira.simic</dc:creator>
  <cp:keywords/>
  <dc:description/>
  <cp:lastModifiedBy>Milosava Gligoric</cp:lastModifiedBy>
  <cp:revision>5</cp:revision>
  <cp:lastPrinted>2025-10-09T07:23:00Z</cp:lastPrinted>
  <dcterms:created xsi:type="dcterms:W3CDTF">2025-10-22T05:34:00Z</dcterms:created>
  <dcterms:modified xsi:type="dcterms:W3CDTF">2025-11-19T08:29:00Z</dcterms:modified>
</cp:coreProperties>
</file>